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7C95CBE3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12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0FE3B7A7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E573D4">
        <w:rPr>
          <w:rStyle w:val="Uwydatnienie"/>
          <w:rFonts w:asciiTheme="minorHAnsi" w:hAnsiTheme="minorHAnsi" w:cstheme="minorHAnsi"/>
          <w:color w:val="000000" w:themeColor="text1"/>
        </w:rPr>
        <w:t>Goworowo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PGE Energetyka Kolejowa Operator Sp. z </w:t>
      </w:r>
      <w:proofErr w:type="spellStart"/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o.o</w:t>
      </w:r>
      <w:proofErr w:type="spellEnd"/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Kolejowa Operator Sp. z </w:t>
            </w:r>
            <w:proofErr w:type="spellStart"/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Kolejowa Operator Sp. z </w:t>
            </w:r>
            <w:proofErr w:type="spellStart"/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772EA31E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E573D4">
              <w:rPr>
                <w:rFonts w:eastAsia="Calibri"/>
                <w:sz w:val="22"/>
                <w:szCs w:val="22"/>
              </w:rPr>
              <w:t>Goworowo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41E1480C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E573D4">
              <w:rPr>
                <w:rFonts w:cstheme="minorHAnsi"/>
                <w:color w:val="000000"/>
                <w:sz w:val="22"/>
                <w:szCs w:val="22"/>
              </w:rPr>
              <w:t>Goworowo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3ADD03D2" w:rsidR="004D013C" w:rsidRPr="00E573D4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E573D4" w:rsidRPr="00E573D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52.9237204490001</w:t>
            </w:r>
            <w:r w:rsidR="00F378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E573D4" w:rsidRPr="00E573D4">
              <w:rPr>
                <w:rFonts w:cstheme="minorHAnsi"/>
                <w:sz w:val="22"/>
                <w:szCs w:val="22"/>
              </w:rPr>
              <w:t>21.5831231400001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222F65E0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E573D4">
        <w:rPr>
          <w:rFonts w:eastAsia="Calibri" w:cstheme="minorHAnsi"/>
        </w:rPr>
        <w:t>Goworowo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73EF8497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</w:p>
    <w:p w14:paraId="41B96CEE" w14:textId="76FE92EA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55F0C46F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087E02">
        <w:rPr>
          <w:rFonts w:cstheme="minorHAnsi"/>
          <w:i/>
          <w:iCs/>
        </w:rPr>
        <w:t>Goworowo</w:t>
      </w:r>
    </w:p>
    <w:p w14:paraId="2F997E33" w14:textId="67ED1636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087E02">
        <w:rPr>
          <w:rFonts w:cstheme="minorHAnsi"/>
          <w:i/>
          <w:iCs/>
        </w:rPr>
        <w:t>Goworowo</w:t>
      </w:r>
    </w:p>
    <w:p w14:paraId="1C6EE3A6" w14:textId="77777777" w:rsidR="00085F82" w:rsidRPr="0095730C" w:rsidRDefault="00085F82" w:rsidP="006C4A95">
      <w:pPr>
        <w:ind w:left="284"/>
        <w:rPr>
          <w:rFonts w:cstheme="minorHAnsi"/>
          <w:i/>
          <w:iCs/>
        </w:rPr>
      </w:pP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63DDF"/>
    <w:rsid w:val="00971D5C"/>
    <w:rsid w:val="0097220C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Goworowo.docx</dmsv2BaseFileName>
    <dmsv2BaseDisplayName xmlns="http://schemas.microsoft.com/sharepoint/v3">OPZ Termomodernizacja PT Goworowo</dmsv2BaseDisplayName>
    <dmsv2SWPP2ObjectNumber xmlns="http://schemas.microsoft.com/sharepoint/v3" xsi:nil="true"/>
    <dmsv2SWPP2SumMD5 xmlns="http://schemas.microsoft.com/sharepoint/v3">ae72f8c4ffb3bd2b9cafc52af56b336a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24137783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JEUP5JKVCYQC-1092029480-11462</_dlc_DocId>
    <_dlc_DocIdUrl xmlns="a19cb1c7-c5c7-46d4-85ae-d83685407bba">
      <Url>https://swpp2.dms.gkpge.pl/sites/41/_layouts/15/DocIdRedir.aspx?ID=JEUP5JKVCYQC-1092029480-11462</Url>
      <Description>JEUP5JKVCYQC-1092029480-11462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584D95-B0E5-400C-9900-1B4271E0E71D}"/>
</file>

<file path=customXml/itemProps5.xml><?xml version="1.0" encoding="utf-8"?>
<ds:datastoreItem xmlns:ds="http://schemas.openxmlformats.org/officeDocument/2006/customXml" ds:itemID="{E107A2F7-1FE7-4DF6-828A-750CAFA39944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316</TotalTime>
  <Pages>2</Pages>
  <Words>424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47</cp:revision>
  <cp:lastPrinted>2023-08-21T07:51:00Z</cp:lastPrinted>
  <dcterms:created xsi:type="dcterms:W3CDTF">2024-08-06T11:51:00Z</dcterms:created>
  <dcterms:modified xsi:type="dcterms:W3CDTF">2026-01-12T13:49:00Z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34f5b022-a73a-45c3-8218-9d11dc8cb7b8</vt:lpwstr>
  </property>
</Properties>
</file>